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0B6" w:rsidRDefault="003940B6" w:rsidP="003940B6">
      <w:pPr>
        <w:pStyle w:val="NoSpacing"/>
      </w:pPr>
      <w:r>
        <w:rPr>
          <w:u w:val="single"/>
        </w:rPr>
        <w:t>William a FENNE</w:t>
      </w:r>
      <w:r>
        <w:t xml:space="preserve">   </w:t>
      </w:r>
      <w:proofErr w:type="gramStart"/>
      <w:r>
        <w:t xml:space="preserve">   (</w:t>
      </w:r>
      <w:proofErr w:type="gramEnd"/>
      <w:r w:rsidR="00FB16D0">
        <w:t>d</w:t>
      </w:r>
      <w:r>
        <w:t>.1509)</w:t>
      </w:r>
    </w:p>
    <w:p w:rsidR="003940B6" w:rsidRDefault="003940B6" w:rsidP="003940B6">
      <w:pPr>
        <w:pStyle w:val="NoSpacing"/>
      </w:pPr>
      <w:r>
        <w:t xml:space="preserve">of </w:t>
      </w:r>
      <w:proofErr w:type="spellStart"/>
      <w:r>
        <w:t>Bonnington</w:t>
      </w:r>
      <w:proofErr w:type="spellEnd"/>
      <w:r>
        <w:t>, Kent.</w:t>
      </w:r>
    </w:p>
    <w:p w:rsidR="003940B6" w:rsidRDefault="003940B6" w:rsidP="003940B6">
      <w:pPr>
        <w:pStyle w:val="NoSpacing"/>
      </w:pPr>
    </w:p>
    <w:p w:rsidR="003940B6" w:rsidRDefault="003940B6" w:rsidP="003940B6">
      <w:pPr>
        <w:pStyle w:val="NoSpacing"/>
      </w:pPr>
    </w:p>
    <w:p w:rsidR="003940B6" w:rsidRDefault="003940B6" w:rsidP="003940B6">
      <w:pPr>
        <w:pStyle w:val="NoSpacing"/>
      </w:pPr>
      <w:r>
        <w:tab/>
        <w:t>1509</w:t>
      </w:r>
      <w:r>
        <w:tab/>
        <w:t>He made his Will.  (Plomer p.174)</w:t>
      </w:r>
    </w:p>
    <w:p w:rsidR="00FB16D0" w:rsidRDefault="00FB16D0" w:rsidP="003940B6">
      <w:pPr>
        <w:pStyle w:val="NoSpacing"/>
      </w:pPr>
      <w:r>
        <w:tab/>
        <w:t>1509</w:t>
      </w:r>
      <w:r>
        <w:tab/>
        <w:t>Probate of his Will.</w:t>
      </w:r>
    </w:p>
    <w:p w:rsidR="00FB16D0" w:rsidRPr="00FB16D0" w:rsidRDefault="00FB16D0" w:rsidP="003940B6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PRC/17/11/180b)</w:t>
      </w:r>
    </w:p>
    <w:p w:rsidR="003940B6" w:rsidRDefault="003940B6" w:rsidP="003940B6">
      <w:pPr>
        <w:pStyle w:val="NoSpacing"/>
      </w:pPr>
    </w:p>
    <w:p w:rsidR="003940B6" w:rsidRDefault="003940B6" w:rsidP="003940B6">
      <w:pPr>
        <w:pStyle w:val="NoSpacing"/>
      </w:pPr>
    </w:p>
    <w:p w:rsidR="00E47068" w:rsidRDefault="003940B6" w:rsidP="003940B6">
      <w:pPr>
        <w:pStyle w:val="NoSpacing"/>
      </w:pPr>
      <w:r>
        <w:t>27 November 2013</w:t>
      </w:r>
    </w:p>
    <w:p w:rsidR="00FB16D0" w:rsidRPr="00C009D8" w:rsidRDefault="00FB16D0" w:rsidP="003940B6">
      <w:pPr>
        <w:pStyle w:val="NoSpacing"/>
      </w:pPr>
      <w:r>
        <w:t>19 February 2018</w:t>
      </w:r>
      <w:bookmarkStart w:id="0" w:name="_GoBack"/>
      <w:bookmarkEnd w:id="0"/>
    </w:p>
    <w:sectPr w:rsidR="00FB16D0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0B6" w:rsidRDefault="003940B6" w:rsidP="00920DE3">
      <w:pPr>
        <w:spacing w:after="0" w:line="240" w:lineRule="auto"/>
      </w:pPr>
      <w:r>
        <w:separator/>
      </w:r>
    </w:p>
  </w:endnote>
  <w:endnote w:type="continuationSeparator" w:id="0">
    <w:p w:rsidR="003940B6" w:rsidRDefault="003940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0B6" w:rsidRDefault="003940B6" w:rsidP="00920DE3">
      <w:pPr>
        <w:spacing w:after="0" w:line="240" w:lineRule="auto"/>
      </w:pPr>
      <w:r>
        <w:separator/>
      </w:r>
    </w:p>
  </w:footnote>
  <w:footnote w:type="continuationSeparator" w:id="0">
    <w:p w:rsidR="003940B6" w:rsidRDefault="003940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0B6"/>
    <w:rsid w:val="00120749"/>
    <w:rsid w:val="003940B6"/>
    <w:rsid w:val="00624CAE"/>
    <w:rsid w:val="00920DE3"/>
    <w:rsid w:val="00C009D8"/>
    <w:rsid w:val="00CF53C8"/>
    <w:rsid w:val="00E47068"/>
    <w:rsid w:val="00FB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241BD"/>
  <w15:docId w15:val="{FFB1816D-DBC1-43A9-B774-3B44C9E8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2013-12-08T20:58:00Z</dcterms:created>
  <dcterms:modified xsi:type="dcterms:W3CDTF">2018-02-19T22:12:00Z</dcterms:modified>
</cp:coreProperties>
</file>